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223BB" w14:textId="495A8DEF" w:rsidR="00BA00AB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SHIPLAY</w:t>
      </w:r>
      <w:r>
        <w:rPr>
          <w:rFonts w:ascii="Times New Roman" w:hAnsi="Times New Roman" w:cs="Times New Roman"/>
          <w:sz w:val="24"/>
          <w:szCs w:val="24"/>
        </w:rPr>
        <w:t xml:space="preserve">      (d.1509)</w:t>
      </w:r>
    </w:p>
    <w:p w14:paraId="3203D833" w14:textId="43A75FB0" w:rsidR="0028084F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070EC027" w14:textId="5BEE4A25" w:rsidR="0028084F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9F4D33" w14:textId="7D617C9C" w:rsidR="0028084F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F659C5" w14:textId="132F4354" w:rsidR="0028084F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Apr.1509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1736A065" w14:textId="33F07F6C" w:rsidR="0028084F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C5529AD" w14:textId="5A2CAAB6" w:rsidR="0028084F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9DF249" w14:textId="0C64E97C" w:rsidR="0028084F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E0368" w14:textId="40C46A52" w:rsidR="0028084F" w:rsidRPr="0028084F" w:rsidRDefault="0028084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  <w:r w:rsidR="002747D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084F" w:rsidRPr="002808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EBA18" w14:textId="77777777" w:rsidR="0028084F" w:rsidRDefault="0028084F" w:rsidP="009139A6">
      <w:r>
        <w:separator/>
      </w:r>
    </w:p>
  </w:endnote>
  <w:endnote w:type="continuationSeparator" w:id="0">
    <w:p w14:paraId="12BCB2C7" w14:textId="77777777" w:rsidR="0028084F" w:rsidRDefault="002808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4D5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95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F14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6D43" w14:textId="77777777" w:rsidR="0028084F" w:rsidRDefault="0028084F" w:rsidP="009139A6">
      <w:r>
        <w:separator/>
      </w:r>
    </w:p>
  </w:footnote>
  <w:footnote w:type="continuationSeparator" w:id="0">
    <w:p w14:paraId="128D0BEA" w14:textId="77777777" w:rsidR="0028084F" w:rsidRDefault="002808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BA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1B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24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84F"/>
    <w:rsid w:val="000666E0"/>
    <w:rsid w:val="002510B7"/>
    <w:rsid w:val="002747D0"/>
    <w:rsid w:val="0028084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43B25"/>
  <w15:chartTrackingRefBased/>
  <w15:docId w15:val="{12B25207-C50D-4B57-862A-9320595A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2022-06-27T19:46:00Z</dcterms:created>
  <dcterms:modified xsi:type="dcterms:W3CDTF">2022-06-27T19:57:00Z</dcterms:modified>
</cp:coreProperties>
</file>